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477A1E47" w14:textId="79452840" w:rsidR="00790720" w:rsidRPr="007415F0" w:rsidRDefault="00045BBE" w:rsidP="00206DEE">
      <w:pPr>
        <w:pStyle w:val="Heading1"/>
        <w:rPr>
          <w:rFonts w:cs="Arial"/>
          <w:color w:val="FF0000"/>
          <w:szCs w:val="36"/>
        </w:rPr>
      </w:pPr>
      <w:r>
        <w:rPr>
          <w:rFonts w:cs="Arial"/>
          <w:szCs w:val="36"/>
        </w:rPr>
        <w:t xml:space="preserve">Matter Tracing Tool: </w:t>
      </w:r>
      <w:r w:rsidR="00AE0C14" w:rsidRPr="007415F0">
        <w:rPr>
          <w:rFonts w:cs="Arial"/>
          <w:szCs w:val="36"/>
        </w:rPr>
        <w:t>Matter Movement Inside a Growing Child</w:t>
      </w:r>
    </w:p>
    <w:p w14:paraId="32E8594B" w14:textId="77777777" w:rsidR="007526C4" w:rsidRDefault="00AE0C14" w:rsidP="001227DB">
      <w:pPr>
        <w:spacing w:after="120"/>
        <w:rPr>
          <w:rFonts w:cs="Arial"/>
          <w:szCs w:val="22"/>
        </w:rPr>
      </w:pPr>
      <w:r>
        <w:rPr>
          <w:rFonts w:cs="Arial"/>
          <w:szCs w:val="22"/>
        </w:rPr>
        <w:t>Use the drawing below to show how matter moves into through, and out of a child who is eating, growing, moving, and breathing.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75"/>
        <w:gridCol w:w="3075"/>
      </w:tblGrid>
      <w:tr w:rsidR="00AE0C14" w14:paraId="05138EB2" w14:textId="77777777" w:rsidTr="00904C86">
        <w:tc>
          <w:tcPr>
            <w:tcW w:w="6498" w:type="dxa"/>
          </w:tcPr>
          <w:p w14:paraId="16B66160" w14:textId="77777777" w:rsidR="00AE0C14" w:rsidRDefault="00AE0C14" w:rsidP="00AE0C14">
            <w:pPr>
              <w:spacing w:after="120"/>
              <w:jc w:val="center"/>
              <w:rPr>
                <w:rFonts w:cs="Arial"/>
                <w:szCs w:val="22"/>
              </w:rPr>
            </w:pPr>
            <w:r w:rsidRPr="00AE0C14">
              <w:rPr>
                <w:rFonts w:cs="Arial"/>
                <w:noProof/>
                <w:szCs w:val="22"/>
              </w:rPr>
              <w:drawing>
                <wp:inline distT="0" distB="0" distL="0" distR="0" wp14:anchorId="03CC7767" wp14:editId="560D6131">
                  <wp:extent cx="2058597" cy="6794500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88696" cy="68938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078" w:type="dxa"/>
          </w:tcPr>
          <w:p w14:paraId="6DC24C28" w14:textId="77777777" w:rsidR="00AE0C14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 xml:space="preserve">1. </w:t>
            </w:r>
            <w:r w:rsidRPr="00904C86">
              <w:rPr>
                <w:rFonts w:cs="Arial"/>
                <w:szCs w:val="22"/>
              </w:rPr>
              <w:t>Draw colored arrows to sho</w:t>
            </w:r>
            <w:r w:rsidR="00AE0C14" w:rsidRPr="00904C86">
              <w:rPr>
                <w:rFonts w:cs="Arial"/>
                <w:szCs w:val="22"/>
              </w:rPr>
              <w:t xml:space="preserve">w movement of carbon-containing molecules.  </w:t>
            </w:r>
            <w:r w:rsidRPr="00904C86">
              <w:rPr>
                <w:rFonts w:cs="Arial"/>
                <w:szCs w:val="22"/>
              </w:rPr>
              <w:t>When the molecules move to or from every cell in the child’s body, you can choose one cell as an example.</w:t>
            </w:r>
          </w:p>
          <w:p w14:paraId="51F081C8" w14:textId="77777777" w:rsidR="00AE0C14" w:rsidRDefault="00AE0C14" w:rsidP="001227DB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Key: Color of arrows for:</w:t>
            </w:r>
          </w:p>
          <w:p w14:paraId="12AFBB30" w14:textId="77777777" w:rsidR="00AE0C14" w:rsidRDefault="00AE0C14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Large organic molecules (LOM)</w:t>
            </w:r>
          </w:p>
          <w:p w14:paraId="7AACD8A1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53FFA188" w14:textId="77777777" w:rsidR="00AE0C14" w:rsidRDefault="00AE0C14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Small organic molecules</w:t>
            </w:r>
            <w:r w:rsidR="00904C86">
              <w:rPr>
                <w:rFonts w:cs="Arial"/>
                <w:szCs w:val="22"/>
              </w:rPr>
              <w:t xml:space="preserve"> (SOM)</w:t>
            </w:r>
          </w:p>
          <w:p w14:paraId="10E4C0CA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32C4CBD1" w14:textId="77777777" w:rsidR="00904C86" w:rsidRDefault="00904C86" w:rsidP="00AE0C14">
            <w:pPr>
              <w:pStyle w:val="ListParagraph"/>
              <w:numPr>
                <w:ilvl w:val="0"/>
                <w:numId w:val="28"/>
              </w:num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Carbon dioxide (CO</w:t>
            </w:r>
            <w:r w:rsidRPr="00904C86">
              <w:rPr>
                <w:rFonts w:cs="Arial"/>
                <w:szCs w:val="22"/>
                <w:vertAlign w:val="subscript"/>
              </w:rPr>
              <w:t>2</w:t>
            </w:r>
            <w:r>
              <w:rPr>
                <w:rFonts w:cs="Arial"/>
                <w:szCs w:val="22"/>
              </w:rPr>
              <w:t xml:space="preserve">) </w:t>
            </w:r>
          </w:p>
          <w:p w14:paraId="42CBE0E0" w14:textId="77777777" w:rsidR="00904C86" w:rsidRP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227EC3F3" w14:textId="77777777" w:rsidR="00904C86" w:rsidRDefault="00904C86" w:rsidP="00904C86">
            <w:pPr>
              <w:spacing w:after="120"/>
              <w:rPr>
                <w:rFonts w:cs="Arial"/>
                <w:szCs w:val="22"/>
              </w:rPr>
            </w:pPr>
          </w:p>
          <w:p w14:paraId="742FFB32" w14:textId="77777777" w:rsidR="00904C86" w:rsidRDefault="00904C86" w:rsidP="00904C86">
            <w:pPr>
              <w:spacing w:after="120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2. Use the space below to list other molecules that also move through the child’s body (you don’t need to draw arrows).</w:t>
            </w:r>
          </w:p>
          <w:p w14:paraId="6FC496A9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63D4C801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7509BCE1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11A000DF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424E2BAD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4BEE5C52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125892C7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  <w:r>
              <w:rPr>
                <w:rFonts w:cs="Arial"/>
                <w:szCs w:val="22"/>
              </w:rPr>
              <w:t>_______________________</w:t>
            </w:r>
          </w:p>
          <w:p w14:paraId="6B039FBA" w14:textId="77777777" w:rsidR="00904C86" w:rsidRPr="00904C86" w:rsidRDefault="00904C86" w:rsidP="00904C86">
            <w:pPr>
              <w:spacing w:after="120" w:line="360" w:lineRule="auto"/>
              <w:rPr>
                <w:rFonts w:cs="Arial"/>
                <w:szCs w:val="22"/>
              </w:rPr>
            </w:pPr>
          </w:p>
        </w:tc>
      </w:tr>
    </w:tbl>
    <w:p w14:paraId="73FBA548" w14:textId="6D261C14" w:rsidR="00B84E13" w:rsidRDefault="00B84E13">
      <w:pPr>
        <w:spacing w:after="0"/>
      </w:pPr>
    </w:p>
    <w:p w14:paraId="324E8D05" w14:textId="77777777" w:rsidR="00206DEE" w:rsidRDefault="007415F0" w:rsidP="00A9032C">
      <w:pPr>
        <w:pStyle w:val="Heading1"/>
        <w:spacing w:before="0" w:after="120"/>
        <w:rPr>
          <w:szCs w:val="36"/>
        </w:rPr>
      </w:pPr>
      <w:r w:rsidRPr="007415F0">
        <w:rPr>
          <w:szCs w:val="36"/>
        </w:rPr>
        <w:lastRenderedPageBreak/>
        <w:t>Matter and Energy Changes in a Growing Child</w:t>
      </w:r>
    </w:p>
    <w:p w14:paraId="0A84B5A9" w14:textId="77777777" w:rsidR="007415F0" w:rsidRDefault="007415F0" w:rsidP="007415F0">
      <w:r>
        <w:t>Explain three processes that change matter and energy as a child eats, moves, grows, and breathes by answering the Three Questions for each process.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775A61" w14:paraId="003496D6" w14:textId="77777777" w:rsidTr="00D24DBB">
        <w:tc>
          <w:tcPr>
            <w:tcW w:w="4675" w:type="dxa"/>
          </w:tcPr>
          <w:p w14:paraId="2039DAC1" w14:textId="77777777" w:rsidR="00775A61" w:rsidRPr="00775A61" w:rsidRDefault="00775A61" w:rsidP="00775A61">
            <w:pPr>
              <w:jc w:val="center"/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Digestion</w:t>
            </w:r>
          </w:p>
          <w:p w14:paraId="6689E717" w14:textId="77777777" w:rsidR="00775A61" w:rsidRP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_________________________</w:t>
            </w:r>
          </w:p>
          <w:p w14:paraId="53735A69" w14:textId="77777777" w:rsidR="00775A61" w:rsidRPr="00775A61" w:rsidRDefault="00775A61" w:rsidP="00775A61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0B604E0E" w14:textId="77777777" w:rsid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Reactants: _________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____________</w:t>
            </w:r>
          </w:p>
          <w:p w14:paraId="089F35BF" w14:textId="77777777" w:rsid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roducts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 ____________________________</w:t>
            </w:r>
          </w:p>
          <w:p w14:paraId="5EDD9EE0" w14:textId="77777777" w:rsidR="00775A61" w:rsidRPr="00775A61" w:rsidRDefault="00775A61" w:rsidP="00775A61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7724E3F1" w14:textId="77777777" w:rsid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________________________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</w:t>
            </w:r>
          </w:p>
          <w:p w14:paraId="5D499C52" w14:textId="77777777" w:rsidR="00775A61" w:rsidRPr="00775A61" w:rsidRDefault="00775A61" w:rsidP="00775A61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__________________________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</w:t>
            </w:r>
          </w:p>
          <w:p w14:paraId="6BFED4B9" w14:textId="77777777" w:rsidR="00775A61" w:rsidRPr="00A9032C" w:rsidRDefault="00775A61" w:rsidP="007415F0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Where molecules are 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going to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__________</w:t>
            </w:r>
            <w:r w:rsidR="00A9032C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___________________</w:t>
            </w:r>
          </w:p>
        </w:tc>
        <w:tc>
          <w:tcPr>
            <w:tcW w:w="4675" w:type="dxa"/>
          </w:tcPr>
          <w:p w14:paraId="2A339C5E" w14:textId="77777777" w:rsidR="00A9032C" w:rsidRPr="00775A61" w:rsidRDefault="00A9032C" w:rsidP="00A9032C">
            <w:pPr>
              <w:jc w:val="center"/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Biosynthesis</w:t>
            </w:r>
            <w:r w:rsidR="009C248D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for growth</w:t>
            </w:r>
          </w:p>
          <w:p w14:paraId="19029000" w14:textId="77777777" w:rsidR="00A9032C" w:rsidRPr="00775A61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_________________________</w:t>
            </w:r>
          </w:p>
          <w:p w14:paraId="125B1F47" w14:textId="77777777" w:rsidR="00A9032C" w:rsidRPr="00775A61" w:rsidRDefault="00A9032C" w:rsidP="00A9032C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4CCBA103" w14:textId="77777777" w:rsidR="00A9032C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Reactants: ___________________________</w:t>
            </w:r>
          </w:p>
          <w:p w14:paraId="3AECCF19" w14:textId="77777777" w:rsidR="00A9032C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roducts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 ____________________________</w:t>
            </w:r>
          </w:p>
          <w:p w14:paraId="29D1D836" w14:textId="77777777" w:rsidR="00A9032C" w:rsidRPr="00775A61" w:rsidRDefault="00A9032C" w:rsidP="00A9032C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72605932" w14:textId="77777777" w:rsidR="00A9032C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_______________________________</w:t>
            </w:r>
          </w:p>
          <w:p w14:paraId="754ABB3D" w14:textId="77777777" w:rsidR="00A9032C" w:rsidRPr="00775A61" w:rsidRDefault="00A9032C" w:rsidP="00A9032C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_________________________________</w:t>
            </w:r>
          </w:p>
          <w:p w14:paraId="4EFDF88A" w14:textId="77777777" w:rsidR="00775A61" w:rsidRDefault="00A9032C" w:rsidP="00A9032C"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Where molecules are 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going to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_____________________________</w:t>
            </w:r>
          </w:p>
        </w:tc>
      </w:tr>
      <w:tr w:rsidR="007415F0" w14:paraId="037985B9" w14:textId="77777777" w:rsidTr="00D24DBB">
        <w:tc>
          <w:tcPr>
            <w:tcW w:w="9350" w:type="dxa"/>
            <w:gridSpan w:val="2"/>
          </w:tcPr>
          <w:p w14:paraId="7C8B34E7" w14:textId="77777777" w:rsidR="007415F0" w:rsidRDefault="007415F0" w:rsidP="00442C9D">
            <w:pPr>
              <w:jc w:val="center"/>
            </w:pPr>
            <w:r w:rsidRPr="007415F0">
              <w:rPr>
                <w:noProof/>
              </w:rPr>
              <w:drawing>
                <wp:inline distT="0" distB="0" distL="0" distR="0" wp14:anchorId="5A56662C" wp14:editId="64EF4FB5">
                  <wp:extent cx="5080000" cy="2724530"/>
                  <wp:effectExtent l="0" t="0" r="0" b="635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>
                            <a:grayscl/>
                          </a:blip>
                          <a:srcRect t="17664" b="10826"/>
                          <a:stretch/>
                        </pic:blipFill>
                        <pic:spPr bwMode="auto">
                          <a:xfrm>
                            <a:off x="0" y="0"/>
                            <a:ext cx="5088489" cy="272908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4DBB" w14:paraId="3760583F" w14:textId="77777777" w:rsidTr="00D24DBB">
        <w:tc>
          <w:tcPr>
            <w:tcW w:w="4675" w:type="dxa"/>
          </w:tcPr>
          <w:p w14:paraId="680BB92F" w14:textId="77777777" w:rsidR="00D24DBB" w:rsidRPr="00775A61" w:rsidRDefault="00D24DBB" w:rsidP="00D24DBB">
            <w:pPr>
              <w:jc w:val="center"/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Cellular Respiration for energy</w:t>
            </w:r>
          </w:p>
          <w:p w14:paraId="24CC3C02" w14:textId="77777777" w:rsidR="00D24DBB" w:rsidRPr="00775A61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Matter Movement in: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Where molecules are coming from: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_________________________</w:t>
            </w:r>
          </w:p>
          <w:p w14:paraId="4A26DCD6" w14:textId="77777777" w:rsidR="00D24DBB" w:rsidRPr="00775A61" w:rsidRDefault="00D24DBB" w:rsidP="00D24DBB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Change: </w:t>
            </w:r>
          </w:p>
          <w:p w14:paraId="4FF2DBDA" w14:textId="77777777" w:rsidR="00D24DBB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Reactants: ___________________________</w:t>
            </w:r>
          </w:p>
          <w:p w14:paraId="32E9196E" w14:textId="77777777" w:rsidR="00D24DBB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P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roducts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 ____________________________</w:t>
            </w:r>
          </w:p>
          <w:p w14:paraId="338165A2" w14:textId="77777777" w:rsidR="00D24DBB" w:rsidRPr="007415F0" w:rsidRDefault="00D24DBB" w:rsidP="00D24DBB">
            <w:pPr>
              <w:jc w:val="center"/>
            </w:pPr>
          </w:p>
        </w:tc>
        <w:tc>
          <w:tcPr>
            <w:tcW w:w="4675" w:type="dxa"/>
          </w:tcPr>
          <w:p w14:paraId="0624B512" w14:textId="77777777" w:rsidR="00D24DBB" w:rsidRPr="00775A61" w:rsidRDefault="00D24DBB" w:rsidP="00D24DBB">
            <w:pPr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Energy Change: </w:t>
            </w:r>
          </w:p>
          <w:p w14:paraId="49433660" w14:textId="77777777" w:rsidR="00D24DBB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From ______________________________</w:t>
            </w:r>
          </w:p>
          <w:p w14:paraId="3289DB9D" w14:textId="77777777" w:rsidR="00D24DBB" w:rsidRPr="00775A61" w:rsidRDefault="00D24DBB" w:rsidP="00D24DBB">
            <w:pP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</w:pP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  To _________________________________</w:t>
            </w:r>
          </w:p>
          <w:p w14:paraId="6DBAEE99" w14:textId="77777777" w:rsidR="00D24DBB" w:rsidRPr="007415F0" w:rsidRDefault="00D24DBB" w:rsidP="00D24DBB">
            <w:pPr>
              <w:jc w:val="center"/>
            </w:pPr>
            <w:r w:rsidRPr="00775A61">
              <w:rPr>
                <w:b/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Matter Movement Out: 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Where molecules are 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going to</w:t>
            </w:r>
            <w:r w:rsidRPr="00775A61"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>:</w:t>
            </w:r>
            <w:r>
              <w:rPr>
                <w:color w:val="000000" w:themeColor="text1"/>
                <w14:shadow w14:blurRad="38100" w14:dist="19050" w14:dir="2700000" w14:sx="100000" w14:sy="100000" w14:kx="0" w14:ky="0" w14:algn="tl">
                  <w14:schemeClr w14:val="dk1">
                    <w14:alpha w14:val="60000"/>
                  </w14:schemeClr>
                </w14:shadow>
                <w14:textOutline w14:w="0" w14:cap="flat" w14:cmpd="sng" w14:algn="ctr">
                  <w14:noFill/>
                  <w14:prstDash w14:val="solid"/>
                  <w14:round/>
                </w14:textOutline>
              </w:rPr>
              <w:t xml:space="preserve"> _____________________________</w:t>
            </w:r>
          </w:p>
        </w:tc>
      </w:tr>
    </w:tbl>
    <w:p w14:paraId="06263BB0" w14:textId="6D157017" w:rsidR="007415F0" w:rsidRDefault="007415F0" w:rsidP="007415F0"/>
    <w:p w14:paraId="6A7A130C" w14:textId="77777777" w:rsidR="00B84E13" w:rsidRPr="007415F0" w:rsidRDefault="00B84E13" w:rsidP="007415F0"/>
    <w:sectPr w:rsidR="00B84E13" w:rsidRPr="007415F0" w:rsidSect="00F538F4">
      <w:footerReference w:type="default" r:id="rId10"/>
      <w:headerReference w:type="first" r:id="rId11"/>
      <w:footerReference w:type="first" r:id="rId12"/>
      <w:pgSz w:w="12240" w:h="15840"/>
      <w:pgMar w:top="1440" w:right="1440" w:bottom="1440" w:left="1440" w:header="720" w:footer="432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7F3D553" w14:textId="77777777" w:rsidR="00992212" w:rsidRDefault="00992212">
      <w:r>
        <w:separator/>
      </w:r>
    </w:p>
  </w:endnote>
  <w:endnote w:type="continuationSeparator" w:id="0">
    <w:p w14:paraId="21D784DA" w14:textId="77777777" w:rsidR="00992212" w:rsidRDefault="009922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New York"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E00006FF" w:usb1="400004FF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2AE3E14" w14:textId="4CEC7D72" w:rsidR="00F538F4" w:rsidRDefault="00376B0B" w:rsidP="00F538F4">
    <w:pPr>
      <w:pStyle w:val="Footer"/>
      <w:spacing w:after="0"/>
      <w:jc w:val="right"/>
      <w:rPr>
        <w:i/>
        <w:color w:val="FF0000"/>
        <w:sz w:val="16"/>
        <w:szCs w:val="16"/>
      </w:rPr>
    </w:pPr>
    <w:r w:rsidRPr="00376B0B">
      <w:rPr>
        <w:i/>
        <w:color w:val="000000" w:themeColor="text1"/>
        <w:sz w:val="16"/>
        <w:szCs w:val="16"/>
      </w:rPr>
      <w:t xml:space="preserve">Animals </w:t>
    </w:r>
    <w:r w:rsidR="00F538F4" w:rsidRPr="008B5602">
      <w:rPr>
        <w:i/>
        <w:sz w:val="16"/>
        <w:szCs w:val="16"/>
      </w:rPr>
      <w:t>Unit</w:t>
    </w:r>
  </w:p>
  <w:p w14:paraId="61904AF2" w14:textId="77777777" w:rsidR="007F4969" w:rsidRPr="00101A68" w:rsidRDefault="00F538F4" w:rsidP="00101A68">
    <w:pPr>
      <w:pStyle w:val="Footer"/>
      <w:spacing w:after="0"/>
      <w:jc w:val="right"/>
      <w:rPr>
        <w:color w:val="000000" w:themeColor="text1"/>
        <w:sz w:val="16"/>
        <w:szCs w:val="16"/>
      </w:rPr>
    </w:pPr>
    <w:r w:rsidRPr="00F538F4">
      <w:rPr>
        <w:color w:val="000000" w:themeColor="text1"/>
        <w:sz w:val="16"/>
        <w:szCs w:val="16"/>
      </w:rPr>
      <w:fldChar w:fldCharType="begin"/>
    </w:r>
    <w:r w:rsidRPr="00F538F4">
      <w:rPr>
        <w:color w:val="000000" w:themeColor="text1"/>
        <w:sz w:val="16"/>
        <w:szCs w:val="16"/>
      </w:rPr>
      <w:instrText xml:space="preserve"> PAGE  \* MERGEFORMAT </w:instrText>
    </w:r>
    <w:r w:rsidRPr="00F538F4">
      <w:rPr>
        <w:color w:val="000000" w:themeColor="text1"/>
        <w:sz w:val="16"/>
        <w:szCs w:val="16"/>
      </w:rPr>
      <w:fldChar w:fldCharType="separate"/>
    </w:r>
    <w:r w:rsidR="00101A68">
      <w:rPr>
        <w:noProof/>
        <w:color w:val="000000" w:themeColor="text1"/>
        <w:sz w:val="16"/>
        <w:szCs w:val="16"/>
      </w:rPr>
      <w:t>2</w:t>
    </w:r>
    <w:r w:rsidRPr="00F538F4">
      <w:rPr>
        <w:color w:val="000000" w:themeColor="text1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1C1872C" w14:textId="68BC7E97" w:rsidR="00F538F4" w:rsidRPr="008B5602" w:rsidRDefault="00F538F4" w:rsidP="00767C9D">
    <w:pPr>
      <w:pStyle w:val="Footer"/>
      <w:tabs>
        <w:tab w:val="clear" w:pos="8640"/>
      </w:tabs>
      <w:spacing w:after="0"/>
      <w:jc w:val="right"/>
      <w:rPr>
        <w:i/>
        <w:sz w:val="16"/>
        <w:szCs w:val="16"/>
      </w:rPr>
    </w:pPr>
    <w:r w:rsidRPr="00767C9D">
      <w:rPr>
        <w:i/>
        <w:noProof/>
        <w:sz w:val="16"/>
        <w:szCs w:val="16"/>
      </w:rPr>
      <w:drawing>
        <wp:anchor distT="0" distB="0" distL="114300" distR="114300" simplePos="0" relativeHeight="251659264" behindDoc="0" locked="0" layoutInCell="1" allowOverlap="1" wp14:anchorId="186A30E9" wp14:editId="3CE31DB5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5" name="Picture 5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767C9D" w:rsidRPr="00767C9D">
      <w:rPr>
        <w:i/>
        <w:sz w:val="16"/>
        <w:szCs w:val="16"/>
      </w:rPr>
      <w:t xml:space="preserve"> </w:t>
    </w:r>
    <w:r w:rsidR="00767C9D">
      <w:rPr>
        <w:i/>
        <w:sz w:val="16"/>
        <w:szCs w:val="16"/>
      </w:rPr>
      <w:t>Animals Unit</w:t>
    </w:r>
  </w:p>
  <w:p w14:paraId="186B5856" w14:textId="18F0E659" w:rsidR="00F538F4" w:rsidRDefault="00F538F4" w:rsidP="00F538F4">
    <w:pPr>
      <w:pStyle w:val="Footer"/>
      <w:spacing w:after="0"/>
      <w:jc w:val="right"/>
      <w:rPr>
        <w:i/>
        <w:sz w:val="16"/>
        <w:szCs w:val="16"/>
      </w:rPr>
    </w:pPr>
    <w:r w:rsidRPr="008B5602">
      <w:rPr>
        <w:i/>
        <w:sz w:val="16"/>
        <w:szCs w:val="16"/>
      </w:rPr>
      <w:t>Carbon: Tran</w:t>
    </w:r>
    <w:r>
      <w:rPr>
        <w:i/>
        <w:sz w:val="16"/>
        <w:szCs w:val="16"/>
      </w:rPr>
      <w:t>sformations in Matter and Energy 201</w:t>
    </w:r>
    <w:r w:rsidR="00E2750A">
      <w:rPr>
        <w:i/>
        <w:sz w:val="16"/>
        <w:szCs w:val="16"/>
      </w:rPr>
      <w:t>9</w:t>
    </w:r>
  </w:p>
  <w:p w14:paraId="69289B4E" w14:textId="3EEB1296" w:rsidR="00F538F4" w:rsidRDefault="00F538F4" w:rsidP="00F538F4">
    <w:pPr>
      <w:pStyle w:val="Footer"/>
      <w:tabs>
        <w:tab w:val="clear" w:pos="4320"/>
        <w:tab w:val="clear" w:pos="8640"/>
        <w:tab w:val="left" w:pos="8160"/>
      </w:tabs>
      <w:jc w:val="right"/>
    </w:pPr>
    <w:r w:rsidRPr="008B5602">
      <w:rPr>
        <w:i/>
        <w:sz w:val="16"/>
        <w:szCs w:val="16"/>
      </w:rPr>
      <w:t>Michigan State University</w:t>
    </w:r>
  </w:p>
  <w:p w14:paraId="55DAE4CA" w14:textId="77777777" w:rsidR="007F4969" w:rsidRPr="007F65AC" w:rsidRDefault="007F4969">
    <w:pPr>
      <w:pStyle w:val="Footer"/>
      <w:rPr>
        <w:sz w:val="10"/>
        <w:szCs w:val="1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66D6AF8" w14:textId="77777777" w:rsidR="00992212" w:rsidRDefault="00992212">
      <w:r>
        <w:separator/>
      </w:r>
    </w:p>
  </w:footnote>
  <w:footnote w:type="continuationSeparator" w:id="0">
    <w:p w14:paraId="7EA519C6" w14:textId="77777777" w:rsidR="00992212" w:rsidRDefault="009922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8DE37D" w14:textId="77777777" w:rsidR="007526C4" w:rsidRDefault="007526C4">
    <w:pPr>
      <w:pStyle w:val="Header"/>
    </w:pPr>
    <w:r w:rsidRPr="00123C3D">
      <w:rPr>
        <w:rFonts w:cs="Arial"/>
        <w:sz w:val="22"/>
        <w:szCs w:val="22"/>
      </w:rPr>
      <w:t>Name _______________________________ Teacher _________________ Date 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F416FB9"/>
    <w:multiLevelType w:val="hybridMultilevel"/>
    <w:tmpl w:val="C06EB62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8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 w15:restartNumberingAfterBreak="0">
    <w:nsid w:val="3F5033B2"/>
    <w:multiLevelType w:val="hybridMultilevel"/>
    <w:tmpl w:val="83BC2B60"/>
    <w:lvl w:ilvl="0" w:tplc="2FB24AC2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color w:val="FF0000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42784601"/>
    <w:multiLevelType w:val="hybridMultilevel"/>
    <w:tmpl w:val="D716F79A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F052A2"/>
    <w:multiLevelType w:val="hybridMultilevel"/>
    <w:tmpl w:val="215E5406"/>
    <w:lvl w:ilvl="0" w:tplc="5B4A95B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5DC9256C"/>
    <w:multiLevelType w:val="hybridMultilevel"/>
    <w:tmpl w:val="BB0AEE68"/>
    <w:lvl w:ilvl="0" w:tplc="C592FF9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1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9FC06E9"/>
    <w:multiLevelType w:val="hybridMultilevel"/>
    <w:tmpl w:val="ED56B31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2"/>
  </w:num>
  <w:num w:numId="3">
    <w:abstractNumId w:val="0"/>
  </w:num>
  <w:num w:numId="4">
    <w:abstractNumId w:val="5"/>
  </w:num>
  <w:num w:numId="5">
    <w:abstractNumId w:val="13"/>
  </w:num>
  <w:num w:numId="6">
    <w:abstractNumId w:val="19"/>
  </w:num>
  <w:num w:numId="7">
    <w:abstractNumId w:val="26"/>
  </w:num>
  <w:num w:numId="8">
    <w:abstractNumId w:val="23"/>
  </w:num>
  <w:num w:numId="9">
    <w:abstractNumId w:val="3"/>
  </w:num>
  <w:num w:numId="10">
    <w:abstractNumId w:val="6"/>
  </w:num>
  <w:num w:numId="11">
    <w:abstractNumId w:val="18"/>
  </w:num>
  <w:num w:numId="12">
    <w:abstractNumId w:val="12"/>
  </w:num>
  <w:num w:numId="13">
    <w:abstractNumId w:val="1"/>
  </w:num>
  <w:num w:numId="14">
    <w:abstractNumId w:val="16"/>
  </w:num>
  <w:num w:numId="15">
    <w:abstractNumId w:val="27"/>
  </w:num>
  <w:num w:numId="16">
    <w:abstractNumId w:val="17"/>
  </w:num>
  <w:num w:numId="17">
    <w:abstractNumId w:val="4"/>
  </w:num>
  <w:num w:numId="18">
    <w:abstractNumId w:val="8"/>
  </w:num>
  <w:num w:numId="19">
    <w:abstractNumId w:val="20"/>
  </w:num>
  <w:num w:numId="20">
    <w:abstractNumId w:val="21"/>
  </w:num>
  <w:num w:numId="21">
    <w:abstractNumId w:val="7"/>
  </w:num>
  <w:num w:numId="22">
    <w:abstractNumId w:val="24"/>
  </w:num>
  <w:num w:numId="23">
    <w:abstractNumId w:val="24"/>
  </w:num>
  <w:num w:numId="24">
    <w:abstractNumId w:val="15"/>
  </w:num>
  <w:num w:numId="25">
    <w:abstractNumId w:val="10"/>
  </w:num>
  <w:num w:numId="26">
    <w:abstractNumId w:val="9"/>
  </w:num>
  <w:num w:numId="27">
    <w:abstractNumId w:val="14"/>
  </w:num>
  <w:num w:numId="28">
    <w:abstractNumId w:val="2"/>
  </w:num>
  <w:num w:numId="29">
    <w:abstractNumId w:val="2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40"/>
  <w:embedSystemFonts/>
  <w:proofState w:spelling="clean" w:grammar="clean"/>
  <w:attachedTemplate r:id="rId1"/>
  <w:defaultTabStop w:val="720"/>
  <w:hyphenationZone w:val="0"/>
  <w:doNotHyphenateCaps/>
  <w:drawingGridHorizontalSpacing w:val="110"/>
  <w:drawingGridVerticalSpacing w:val="299"/>
  <w:displayHorizontalDrawingGridEvery w:val="0"/>
  <w:displayVerticalDrawingGridEvery w:val="0"/>
  <w:doNotShadeFormData/>
  <w:noPunctuationKerning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E0C14"/>
    <w:rsid w:val="00045BBE"/>
    <w:rsid w:val="00064F8F"/>
    <w:rsid w:val="00080F0A"/>
    <w:rsid w:val="000C42BE"/>
    <w:rsid w:val="00101A68"/>
    <w:rsid w:val="001227DB"/>
    <w:rsid w:val="00135C69"/>
    <w:rsid w:val="001401F3"/>
    <w:rsid w:val="0016032A"/>
    <w:rsid w:val="00184C6A"/>
    <w:rsid w:val="00206DEE"/>
    <w:rsid w:val="00210419"/>
    <w:rsid w:val="0023266B"/>
    <w:rsid w:val="00244DAB"/>
    <w:rsid w:val="00261AB8"/>
    <w:rsid w:val="00263FE6"/>
    <w:rsid w:val="002A5C2F"/>
    <w:rsid w:val="00371E47"/>
    <w:rsid w:val="00376B0B"/>
    <w:rsid w:val="00442C9D"/>
    <w:rsid w:val="00491B18"/>
    <w:rsid w:val="00503057"/>
    <w:rsid w:val="00545934"/>
    <w:rsid w:val="00545D34"/>
    <w:rsid w:val="006F485E"/>
    <w:rsid w:val="007415F0"/>
    <w:rsid w:val="007422D2"/>
    <w:rsid w:val="007526C4"/>
    <w:rsid w:val="00767C9D"/>
    <w:rsid w:val="00775A61"/>
    <w:rsid w:val="00790720"/>
    <w:rsid w:val="007F4969"/>
    <w:rsid w:val="007F65AC"/>
    <w:rsid w:val="008423F7"/>
    <w:rsid w:val="00861A04"/>
    <w:rsid w:val="008C1C0E"/>
    <w:rsid w:val="008E016E"/>
    <w:rsid w:val="00904C86"/>
    <w:rsid w:val="00983032"/>
    <w:rsid w:val="00992212"/>
    <w:rsid w:val="009C248D"/>
    <w:rsid w:val="00A40110"/>
    <w:rsid w:val="00A5742D"/>
    <w:rsid w:val="00A9032C"/>
    <w:rsid w:val="00AE0C14"/>
    <w:rsid w:val="00B56E42"/>
    <w:rsid w:val="00B84E13"/>
    <w:rsid w:val="00BB67BB"/>
    <w:rsid w:val="00BB695C"/>
    <w:rsid w:val="00C23554"/>
    <w:rsid w:val="00C451A7"/>
    <w:rsid w:val="00CA47D3"/>
    <w:rsid w:val="00D24DBB"/>
    <w:rsid w:val="00D41EA3"/>
    <w:rsid w:val="00DD04A3"/>
    <w:rsid w:val="00E2750A"/>
    <w:rsid w:val="00E61F11"/>
    <w:rsid w:val="00F17224"/>
    <w:rsid w:val="00F538F4"/>
    <w:rsid w:val="00FD1905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02DE8F7A"/>
  <w15:docId w15:val="{28883CB3-5804-8447-BAF0-87644623B7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Normal"/>
    <w:qFormat/>
    <w:rsid w:val="001227DB"/>
    <w:pPr>
      <w:keepNext/>
      <w:spacing w:before="120"/>
      <w:outlineLvl w:val="1"/>
    </w:pPr>
    <w:rPr>
      <w:b/>
      <w:sz w:val="24"/>
      <w:szCs w:val="24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34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ndya/Dropbox%20(CarbonTIME)/1%20CTIME2%20Network%20Leaders/1.6%20Templates/CTIME_Worksheet_Template_Dated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CF3E893-9827-9845-96FE-B155FC0F00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CTIME_Worksheet_Template_Dated.dotx</Template>
  <TotalTime>2</TotalTime>
  <Pages>2</Pages>
  <Words>321</Words>
  <Characters>1836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 401 Lesson Plans:  Fall, 1997</vt:lpstr>
    </vt:vector>
  </TitlesOfParts>
  <Company>MSU</Company>
  <LinksUpToDate>false</LinksUpToDate>
  <CharactersWithSpaces>2153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TE 401 Lesson Plans:  Fall, 1997</dc:title>
  <dc:subject/>
  <dc:creator>Andy Anderson</dc:creator>
  <cp:keywords/>
  <cp:lastModifiedBy>Tompkins, Elizabeth</cp:lastModifiedBy>
  <cp:revision>3</cp:revision>
  <dcterms:created xsi:type="dcterms:W3CDTF">2019-11-08T19:32:00Z</dcterms:created>
  <dcterms:modified xsi:type="dcterms:W3CDTF">2020-05-15T15:22:00Z</dcterms:modified>
</cp:coreProperties>
</file>